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2B570" w14:textId="093BD004" w:rsidR="00BA00AB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SHIRWOD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d.1451-2)</w:t>
      </w:r>
    </w:p>
    <w:p w14:paraId="56A7EDB6" w14:textId="5A70B3D5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</w:p>
    <w:p w14:paraId="30AFC9D2" w14:textId="62DE5627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9C0058" w14:textId="29C5F235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9A49C" w14:textId="6C2438A0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Richard, Alderman(q.v.).   (W.Y.R. p.150)</w:t>
      </w:r>
    </w:p>
    <w:p w14:paraId="449D4C7C" w14:textId="618BFC59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5CD13A" w14:textId="4DD37151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AF02B2" w14:textId="7D6943A5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Aug.1451</w:t>
      </w:r>
      <w:r>
        <w:rPr>
          <w:rFonts w:ascii="Times New Roman" w:hAnsi="Times New Roman" w:cs="Times New Roman"/>
          <w:sz w:val="24"/>
          <w:szCs w:val="24"/>
        </w:rPr>
        <w:tab/>
        <w:t>She made her Will.   (ibid.)</w:t>
      </w:r>
    </w:p>
    <w:p w14:paraId="4A54FC50" w14:textId="4C187086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Jan.1452</w:t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60A19035" w14:textId="31261EB1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74332F" w14:textId="6ADC6578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D8CCE" w14:textId="7C4A4A09" w:rsidR="00F34617" w:rsidRDefault="00F346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July </w:t>
      </w:r>
      <w:r w:rsidR="008910B7">
        <w:rPr>
          <w:rFonts w:ascii="Times New Roman" w:hAnsi="Times New Roman" w:cs="Times New Roman"/>
          <w:sz w:val="24"/>
          <w:szCs w:val="24"/>
        </w:rPr>
        <w:t>2022</w:t>
      </w:r>
    </w:p>
    <w:sectPr w:rsidR="00F346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7AB7" w14:textId="77777777" w:rsidR="00F34617" w:rsidRDefault="00F34617" w:rsidP="009139A6">
      <w:r>
        <w:separator/>
      </w:r>
    </w:p>
  </w:endnote>
  <w:endnote w:type="continuationSeparator" w:id="0">
    <w:p w14:paraId="0B3C187E" w14:textId="77777777" w:rsidR="00F34617" w:rsidRDefault="00F346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EFF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707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F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757EA" w14:textId="77777777" w:rsidR="00F34617" w:rsidRDefault="00F34617" w:rsidP="009139A6">
      <w:r>
        <w:separator/>
      </w:r>
    </w:p>
  </w:footnote>
  <w:footnote w:type="continuationSeparator" w:id="0">
    <w:p w14:paraId="36733FD1" w14:textId="77777777" w:rsidR="00F34617" w:rsidRDefault="00F346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21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55E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5D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617"/>
    <w:rsid w:val="000666E0"/>
    <w:rsid w:val="00133A8B"/>
    <w:rsid w:val="002510B7"/>
    <w:rsid w:val="005C130B"/>
    <w:rsid w:val="00826F5C"/>
    <w:rsid w:val="008910B7"/>
    <w:rsid w:val="009139A6"/>
    <w:rsid w:val="009448BB"/>
    <w:rsid w:val="00A3176C"/>
    <w:rsid w:val="00AE65F8"/>
    <w:rsid w:val="00BA00AB"/>
    <w:rsid w:val="00BC4C65"/>
    <w:rsid w:val="00CB4ED9"/>
    <w:rsid w:val="00EB3209"/>
    <w:rsid w:val="00F3461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BFD63"/>
  <w15:chartTrackingRefBased/>
  <w15:docId w15:val="{610FDFBF-6103-4D42-A992-1151C656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2022-07-07T15:35:00Z</dcterms:created>
  <dcterms:modified xsi:type="dcterms:W3CDTF">2022-07-07T15:51:00Z</dcterms:modified>
</cp:coreProperties>
</file>